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BDD" w:rsidRDefault="00636BDD"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</w:p>
    <w:p w:rsidR="00636BDD" w:rsidRDefault="00636BDD" w:rsidP="00343EFD">
      <w:pPr>
        <w:spacing w:line="560" w:lineRule="exact"/>
        <w:jc w:val="right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滦政提主办字（</w:t>
      </w:r>
      <w:r>
        <w:rPr>
          <w:rFonts w:ascii="楷体_GB2312" w:eastAsia="楷体_GB2312"/>
          <w:sz w:val="28"/>
          <w:szCs w:val="28"/>
        </w:rPr>
        <w:t>2023</w:t>
      </w:r>
      <w:r>
        <w:rPr>
          <w:rFonts w:ascii="楷体_GB2312" w:eastAsia="楷体_GB2312" w:hint="eastAsia"/>
          <w:sz w:val="28"/>
          <w:szCs w:val="28"/>
        </w:rPr>
        <w:t>）第</w:t>
      </w:r>
      <w:r>
        <w:rPr>
          <w:rFonts w:ascii="楷体_GB2312" w:eastAsia="楷体_GB2312"/>
          <w:sz w:val="28"/>
          <w:szCs w:val="28"/>
        </w:rPr>
        <w:t>44</w:t>
      </w:r>
      <w:r>
        <w:rPr>
          <w:rFonts w:ascii="楷体_GB2312" w:eastAsia="楷体_GB2312" w:hint="eastAsia"/>
          <w:sz w:val="28"/>
          <w:szCs w:val="28"/>
        </w:rPr>
        <w:t>号</w:t>
      </w:r>
      <w:r>
        <w:rPr>
          <w:rFonts w:ascii="楷体_GB2312" w:eastAsia="楷体_GB2312"/>
          <w:sz w:val="28"/>
          <w:szCs w:val="28"/>
        </w:rPr>
        <w:t xml:space="preserve">     A</w:t>
      </w:r>
      <w:r>
        <w:rPr>
          <w:rFonts w:ascii="楷体_GB2312" w:eastAsia="楷体_GB2312" w:hint="eastAsia"/>
          <w:sz w:val="28"/>
          <w:szCs w:val="28"/>
        </w:rPr>
        <w:t>类</w:t>
      </w:r>
    </w:p>
    <w:p w:rsidR="00636BDD" w:rsidRDefault="00636BDD" w:rsidP="00343EFD">
      <w:pPr>
        <w:spacing w:line="560" w:lineRule="exact"/>
        <w:ind w:firstLineChars="150" w:firstLine="420"/>
        <w:jc w:val="right"/>
        <w:rPr>
          <w:sz w:val="32"/>
          <w:szCs w:val="32"/>
        </w:rPr>
      </w:pPr>
      <w:r>
        <w:rPr>
          <w:rFonts w:ascii="楷体_GB2312" w:eastAsia="楷体_GB2312"/>
          <w:sz w:val="28"/>
          <w:szCs w:val="28"/>
        </w:rPr>
        <w:t xml:space="preserve">                              </w:t>
      </w:r>
      <w:r>
        <w:rPr>
          <w:rFonts w:ascii="楷体_GB2312" w:eastAsia="楷体_GB2312" w:hint="eastAsia"/>
          <w:sz w:val="28"/>
          <w:szCs w:val="28"/>
        </w:rPr>
        <w:t>是否同意公开：是</w:t>
      </w:r>
    </w:p>
    <w:p w:rsidR="00636BDD" w:rsidRDefault="00636BDD" w:rsidP="00343EFD">
      <w:pPr>
        <w:spacing w:line="560" w:lineRule="exact"/>
        <w:rPr>
          <w:sz w:val="32"/>
          <w:szCs w:val="32"/>
        </w:rPr>
      </w:pPr>
      <w:r>
        <w:rPr>
          <w:sz w:val="32"/>
          <w:szCs w:val="32"/>
        </w:rPr>
        <w:t xml:space="preserve">                    </w:t>
      </w:r>
    </w:p>
    <w:p w:rsidR="00636BDD" w:rsidRPr="00543CAF" w:rsidRDefault="00636BDD" w:rsidP="00343EFD">
      <w:pPr>
        <w:spacing w:line="576" w:lineRule="exact"/>
        <w:jc w:val="center"/>
        <w:rPr>
          <w:rFonts w:ascii="方正小标宋简体" w:eastAsia="方正小标宋简体"/>
          <w:sz w:val="44"/>
          <w:szCs w:val="44"/>
        </w:rPr>
      </w:pPr>
      <w:r w:rsidRPr="00543CAF">
        <w:rPr>
          <w:rFonts w:ascii="方正小标宋简体" w:eastAsia="方正小标宋简体" w:hAnsi="宋体" w:hint="eastAsia"/>
          <w:sz w:val="44"/>
          <w:szCs w:val="44"/>
        </w:rPr>
        <w:t>对政协承德市第十五届委员会第三次会议</w:t>
      </w:r>
    </w:p>
    <w:p w:rsidR="00636BDD" w:rsidRPr="00543CAF" w:rsidRDefault="00636BDD" w:rsidP="00343EFD">
      <w:pPr>
        <w:spacing w:line="576" w:lineRule="exact"/>
        <w:jc w:val="center"/>
        <w:rPr>
          <w:rFonts w:ascii="方正小标宋简体" w:eastAsia="方正小标宋简体"/>
          <w:sz w:val="44"/>
          <w:szCs w:val="44"/>
        </w:rPr>
      </w:pPr>
      <w:r w:rsidRPr="00543CAF">
        <w:rPr>
          <w:rFonts w:ascii="方正小标宋简体" w:eastAsia="方正小标宋简体" w:hAnsi="宋体" w:hint="eastAsia"/>
          <w:sz w:val="44"/>
          <w:szCs w:val="44"/>
        </w:rPr>
        <w:t>第</w:t>
      </w:r>
      <w:r>
        <w:rPr>
          <w:rFonts w:ascii="方正小标宋简体" w:eastAsia="方正小标宋简体" w:hAnsi="宋体"/>
          <w:sz w:val="44"/>
          <w:szCs w:val="44"/>
        </w:rPr>
        <w:t>0272</w:t>
      </w:r>
      <w:r w:rsidRPr="00543CAF">
        <w:rPr>
          <w:rFonts w:ascii="方正小标宋简体" w:eastAsia="方正小标宋简体" w:hAnsi="宋体" w:hint="eastAsia"/>
          <w:sz w:val="44"/>
          <w:szCs w:val="44"/>
        </w:rPr>
        <w:t>号提案的答复</w:t>
      </w:r>
    </w:p>
    <w:p w:rsidR="00636BDD" w:rsidRDefault="00636BDD" w:rsidP="00343EFD">
      <w:pPr>
        <w:spacing w:line="576" w:lineRule="exact"/>
        <w:ind w:firstLineChars="200" w:firstLine="880"/>
        <w:rPr>
          <w:rFonts w:ascii="宋体"/>
          <w:sz w:val="44"/>
          <w:szCs w:val="44"/>
        </w:rPr>
      </w:pPr>
    </w:p>
    <w:p w:rsidR="00636BDD" w:rsidRDefault="00636BDD" w:rsidP="00343EFD">
      <w:pPr>
        <w:spacing w:line="576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承德县政协：</w:t>
      </w:r>
    </w:p>
    <w:p w:rsidR="00636BDD" w:rsidRDefault="00636BDD" w:rsidP="00343EFD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您提出的关于“关于实施标准化战略助力高质量发展”的建议提案收悉，现答复如下：</w:t>
      </w:r>
    </w:p>
    <w:p w:rsidR="00636BDD" w:rsidRPr="00343EFD" w:rsidRDefault="00636BDD" w:rsidP="00343EFD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完善制度建设，坚持以人民为中心，以规矩为准则，坚持“零容忍”原则，严格执行党的纪律和国家法律法规，制定了《交易中心场内守则》、《工作人员服务规范》、《投诉举报管理制度》等；提高交易监督透明度，严格履行职责，检查完善各交易场地监控设备运行情况，及时检修更换，实现交易监督“零死角”，严格把控专家抽取及开标、评标各环节，并留存完整影像档案资料，保证招投标工作在阳光下运行；规范化运行集中采购工，全面梳理政府采购流程，理清采购文件编制、初审、会审、签发权责关系，通过层层把关努力做到文件“零差错”，规范开标流程，修订工程类磋商、工程类谈判、公开招标、竞争性谈判、竞争性磋商、询价、单一来源文件模板，实现采购模板规范化。</w:t>
      </w:r>
    </w:p>
    <w:p w:rsidR="00636BDD" w:rsidRDefault="00636BDD" w:rsidP="00343EFD">
      <w:pPr>
        <w:spacing w:line="576" w:lineRule="exact"/>
        <w:ind w:firstLineChars="1700" w:firstLine="5440"/>
        <w:rPr>
          <w:rFonts w:ascii="仿宋_GB2312" w:eastAsia="仿宋_GB2312" w:hAnsi="仿宋_GB2312" w:cs="仿宋_GB2312"/>
          <w:sz w:val="32"/>
          <w:szCs w:val="32"/>
        </w:rPr>
      </w:pPr>
    </w:p>
    <w:p w:rsidR="00636BDD" w:rsidRDefault="00636BDD" w:rsidP="00343EFD">
      <w:pPr>
        <w:spacing w:line="576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此页无正文。</w:t>
      </w:r>
    </w:p>
    <w:p w:rsidR="00636BDD" w:rsidRDefault="00636BDD" w:rsidP="00343EFD">
      <w:pPr>
        <w:spacing w:line="576" w:lineRule="exact"/>
        <w:ind w:firstLineChars="1600" w:firstLine="5120"/>
        <w:rPr>
          <w:rFonts w:ascii="仿宋_GB2312" w:eastAsia="仿宋_GB2312" w:hAnsi="仿宋_GB2312" w:cs="仿宋_GB2312"/>
          <w:sz w:val="32"/>
          <w:szCs w:val="32"/>
        </w:rPr>
      </w:pPr>
    </w:p>
    <w:p w:rsidR="00636BDD" w:rsidRDefault="00636BDD" w:rsidP="00343EFD">
      <w:pPr>
        <w:spacing w:line="576" w:lineRule="exact"/>
        <w:ind w:firstLineChars="1600" w:firstLine="51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滦平县人民政府</w:t>
      </w:r>
    </w:p>
    <w:p w:rsidR="00636BDD" w:rsidRDefault="00636BDD" w:rsidP="00343EFD">
      <w:pPr>
        <w:spacing w:line="576" w:lineRule="exact"/>
        <w:ind w:firstLineChars="1600" w:firstLine="512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/>
          <w:sz w:val="32"/>
          <w:szCs w:val="32"/>
        </w:rPr>
        <w:t>2023</w:t>
      </w:r>
      <w:r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/>
          <w:sz w:val="32"/>
          <w:szCs w:val="32"/>
        </w:rPr>
        <w:t xml:space="preserve"> 7</w:t>
      </w:r>
      <w:r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/>
          <w:sz w:val="32"/>
          <w:szCs w:val="32"/>
        </w:rPr>
        <w:t xml:space="preserve"> 24 </w:t>
      </w:r>
      <w:r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636BDD" w:rsidRPr="00343EFD" w:rsidRDefault="00636BDD" w:rsidP="00343EFD">
      <w:pPr>
        <w:spacing w:line="576" w:lineRule="exact"/>
        <w:rPr>
          <w:rFonts w:ascii="仿宋_GB2312" w:eastAsia="仿宋_GB2312"/>
          <w:sz w:val="32"/>
          <w:szCs w:val="32"/>
        </w:rPr>
      </w:pPr>
    </w:p>
    <w:p w:rsidR="00636BDD" w:rsidRDefault="00636BDD" w:rsidP="00343EFD">
      <w:pPr>
        <w:spacing w:line="576" w:lineRule="exact"/>
        <w:rPr>
          <w:rFonts w:ascii="仿宋_GB2312" w:eastAsia="仿宋_GB2312"/>
          <w:sz w:val="32"/>
          <w:szCs w:val="32"/>
        </w:rPr>
      </w:pPr>
    </w:p>
    <w:p w:rsidR="00636BDD" w:rsidRDefault="00636BDD" w:rsidP="00343EFD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636BDD" w:rsidRDefault="00636BDD" w:rsidP="00343EFD">
      <w:pPr>
        <w:spacing w:line="560" w:lineRule="exact"/>
        <w:rPr>
          <w:rFonts w:ascii="仿宋_GB2312" w:eastAsia="仿宋_GB2312"/>
          <w:sz w:val="32"/>
          <w:szCs w:val="32"/>
        </w:rPr>
      </w:pPr>
    </w:p>
    <w:p w:rsidR="00636BDD" w:rsidRDefault="00636BDD" w:rsidP="00343EFD">
      <w:pPr>
        <w:spacing w:line="576" w:lineRule="exact"/>
        <w:rPr>
          <w:rFonts w:ascii="仿宋_GB2312" w:eastAsia="仿宋_GB2312"/>
          <w:sz w:val="32"/>
          <w:szCs w:val="32"/>
        </w:rPr>
      </w:pPr>
    </w:p>
    <w:p w:rsidR="00636BDD" w:rsidRPr="00B962EF" w:rsidRDefault="00636BDD" w:rsidP="00343EFD">
      <w:pPr>
        <w:pStyle w:val="Title"/>
        <w:spacing w:before="0" w:after="0" w:line="576" w:lineRule="exact"/>
      </w:pPr>
    </w:p>
    <w:p w:rsidR="00636BDD" w:rsidRDefault="00636BDD" w:rsidP="00343EFD">
      <w:pPr>
        <w:spacing w:line="576" w:lineRule="exact"/>
        <w:rPr>
          <w:rFonts w:ascii="仿宋_GB2312" w:eastAsia="仿宋_GB2312"/>
          <w:sz w:val="32"/>
          <w:szCs w:val="32"/>
        </w:rPr>
      </w:pPr>
    </w:p>
    <w:p w:rsidR="00636BDD" w:rsidRDefault="00636BDD" w:rsidP="00343EFD">
      <w:pPr>
        <w:pStyle w:val="Title"/>
        <w:spacing w:before="0" w:after="0" w:line="576" w:lineRule="exact"/>
      </w:pPr>
    </w:p>
    <w:p w:rsidR="00636BDD" w:rsidRDefault="00636BDD" w:rsidP="00343EFD">
      <w:pPr>
        <w:spacing w:line="576" w:lineRule="exact"/>
      </w:pPr>
    </w:p>
    <w:p w:rsidR="00636BDD" w:rsidRDefault="00636BDD" w:rsidP="00343EFD">
      <w:pPr>
        <w:pStyle w:val="Title"/>
        <w:spacing w:before="0" w:after="0" w:line="576" w:lineRule="exact"/>
      </w:pPr>
    </w:p>
    <w:p w:rsidR="00636BDD" w:rsidRDefault="00636BDD" w:rsidP="00343EFD">
      <w:pPr>
        <w:spacing w:line="576" w:lineRule="exact"/>
      </w:pPr>
    </w:p>
    <w:p w:rsidR="00636BDD" w:rsidRDefault="00636BDD" w:rsidP="00343EFD">
      <w:pPr>
        <w:pStyle w:val="Title"/>
        <w:spacing w:before="0" w:after="0" w:line="576" w:lineRule="exact"/>
      </w:pPr>
    </w:p>
    <w:p w:rsidR="00636BDD" w:rsidRDefault="00636BDD" w:rsidP="00343EFD">
      <w:pPr>
        <w:pStyle w:val="Title"/>
        <w:spacing w:before="0" w:after="0" w:line="576" w:lineRule="exact"/>
        <w:jc w:val="both"/>
      </w:pPr>
    </w:p>
    <w:p w:rsidR="00636BDD" w:rsidRDefault="00636BDD" w:rsidP="00343EFD"/>
    <w:p w:rsidR="00636BDD" w:rsidRPr="00343EFD" w:rsidRDefault="00636BDD" w:rsidP="00343EFD">
      <w:pPr>
        <w:pStyle w:val="Title"/>
      </w:pPr>
    </w:p>
    <w:p w:rsidR="00636BDD" w:rsidRDefault="00636BDD" w:rsidP="00343EFD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领导签发：</w:t>
      </w:r>
    </w:p>
    <w:p w:rsidR="00636BDD" w:rsidRDefault="00636BDD" w:rsidP="00343EFD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联系人及电话：冯小军</w:t>
      </w:r>
      <w:r>
        <w:rPr>
          <w:rFonts w:ascii="仿宋_GB2312" w:eastAsia="仿宋_GB2312"/>
          <w:sz w:val="32"/>
          <w:szCs w:val="32"/>
        </w:rPr>
        <w:t xml:space="preserve"> 8583740</w:t>
      </w:r>
    </w:p>
    <w:p w:rsidR="00636BDD" w:rsidRPr="0005794E" w:rsidRDefault="00636BDD" w:rsidP="00343EFD">
      <w:pPr>
        <w:spacing w:line="576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抄报：市政府办公室，市政协提案委员会</w:t>
      </w:r>
    </w:p>
    <w:sectPr w:rsidR="00636BDD" w:rsidRPr="0005794E" w:rsidSect="00343EFD">
      <w:headerReference w:type="default" r:id="rId7"/>
      <w:footerReference w:type="default" r:id="rId8"/>
      <w:pgSz w:w="11906" w:h="16838"/>
      <w:pgMar w:top="2098" w:right="1474" w:bottom="192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6BDD" w:rsidRDefault="00636BDD" w:rsidP="00F646E5">
      <w:r>
        <w:separator/>
      </w:r>
    </w:p>
  </w:endnote>
  <w:endnote w:type="continuationSeparator" w:id="0">
    <w:p w:rsidR="00636BDD" w:rsidRDefault="00636BDD" w:rsidP="00F646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BDD" w:rsidRDefault="00636BDD">
    <w:pPr>
      <w:pStyle w:val="Footer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2in;height:2in;z-index:251660288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M6pebnPAAAABQEAAA8AAAAAAAAAAQAgAAAAIgAAAGRycy9kb3ducmV2&#10;LnhtbFBLAQIUABQAAAAIAIdO4kA+tHDTzAEAAKcDAAAOAAAAAAAAAAEAIAAAAB4BAABkcnMvZTJv&#10;RG9jLnhtbFBLBQYAAAAABgAGAFkBAABcBQAAAAA=&#10;" filled="f" stroked="f">
          <v:textbox style="mso-fit-shape-to-text:t" inset="0,0,0,0">
            <w:txbxContent>
              <w:p w:rsidR="00636BDD" w:rsidRDefault="00636BDD">
                <w:pPr>
                  <w:snapToGrid w:val="0"/>
                  <w:rPr>
                    <w:rFonts w:ascii="宋体"/>
                    <w:sz w:val="24"/>
                  </w:rPr>
                </w:pPr>
                <w:r>
                  <w:rPr>
                    <w:rFonts w:ascii="宋体" w:hAnsi="宋体"/>
                    <w:sz w:val="24"/>
                  </w:rPr>
                  <w:fldChar w:fldCharType="begin"/>
                </w:r>
                <w:r>
                  <w:rPr>
                    <w:rFonts w:ascii="宋体" w:hAnsi="宋体"/>
                    <w:sz w:val="24"/>
                  </w:rPr>
                  <w:instrText xml:space="preserve"> PAGE  \* MERGEFORMAT </w:instrText>
                </w:r>
                <w:r>
                  <w:rPr>
                    <w:rFonts w:ascii="宋体" w:hAnsi="宋体"/>
                    <w:sz w:val="24"/>
                  </w:rPr>
                  <w:fldChar w:fldCharType="separate"/>
                </w:r>
                <w:r w:rsidRPr="00343EFD">
                  <w:rPr>
                    <w:noProof/>
                  </w:rPr>
                  <w:t>1</w:t>
                </w:r>
                <w:r>
                  <w:rPr>
                    <w:rFonts w:ascii="宋体" w:hAnsi="宋体"/>
                    <w:sz w:val="24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6BDD" w:rsidRDefault="00636BDD" w:rsidP="00F646E5">
      <w:r>
        <w:separator/>
      </w:r>
    </w:p>
  </w:footnote>
  <w:footnote w:type="continuationSeparator" w:id="0">
    <w:p w:rsidR="00636BDD" w:rsidRDefault="00636BDD" w:rsidP="00F646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6BDD" w:rsidRDefault="00636BDD">
    <w:pPr>
      <w:pStyle w:val="Header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F35A098"/>
    <w:multiLevelType w:val="singleLevel"/>
    <w:tmpl w:val="CF35A098"/>
    <w:lvl w:ilvl="0">
      <w:start w:val="1"/>
      <w:numFmt w:val="chineseCounting"/>
      <w:suff w:val="nothing"/>
      <w:lvlText w:val="%1、"/>
      <w:lvlJc w:val="left"/>
      <w:rPr>
        <w:rFonts w:cs="Times New Roman"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zI1NjE2ZDczNjg1MzZjNzY3ODM2NWIzNjE4NDFmNTAifQ=="/>
  </w:docVars>
  <w:rsids>
    <w:rsidRoot w:val="1BD03170"/>
    <w:rsid w:val="0005794E"/>
    <w:rsid w:val="00075BC8"/>
    <w:rsid w:val="00166536"/>
    <w:rsid w:val="00343EFD"/>
    <w:rsid w:val="003D3BF4"/>
    <w:rsid w:val="00420457"/>
    <w:rsid w:val="0042244E"/>
    <w:rsid w:val="004959EF"/>
    <w:rsid w:val="00504359"/>
    <w:rsid w:val="00543CAF"/>
    <w:rsid w:val="005E7687"/>
    <w:rsid w:val="00636BDD"/>
    <w:rsid w:val="006B02D6"/>
    <w:rsid w:val="006B3ECD"/>
    <w:rsid w:val="00732260"/>
    <w:rsid w:val="0076313E"/>
    <w:rsid w:val="007C185E"/>
    <w:rsid w:val="007D67B2"/>
    <w:rsid w:val="008F442F"/>
    <w:rsid w:val="009047C7"/>
    <w:rsid w:val="00AD58D1"/>
    <w:rsid w:val="00B962EF"/>
    <w:rsid w:val="00BD0E13"/>
    <w:rsid w:val="00C91775"/>
    <w:rsid w:val="00CC0349"/>
    <w:rsid w:val="00CC5455"/>
    <w:rsid w:val="00DE2EC6"/>
    <w:rsid w:val="00F11497"/>
    <w:rsid w:val="00F40769"/>
    <w:rsid w:val="00F646E5"/>
    <w:rsid w:val="00FA4E19"/>
    <w:rsid w:val="1BD03170"/>
    <w:rsid w:val="37F90FEA"/>
    <w:rsid w:val="4DAD20F3"/>
    <w:rsid w:val="4FAF2F9E"/>
    <w:rsid w:val="54196C70"/>
    <w:rsid w:val="57CE7E90"/>
    <w:rsid w:val="608A358F"/>
    <w:rsid w:val="678F190B"/>
    <w:rsid w:val="6B607F4C"/>
    <w:rsid w:val="77D05F9B"/>
    <w:rsid w:val="7CF27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Title"/>
    <w:qFormat/>
    <w:rsid w:val="00F646E5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99"/>
    <w:qFormat/>
    <w:rsid w:val="00F646E5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F646E5"/>
    <w:rPr>
      <w:rFonts w:ascii="Cambria" w:hAnsi="Cambria" w:cs="Times New Roman"/>
      <w:b/>
      <w:bCs/>
      <w:sz w:val="32"/>
      <w:szCs w:val="32"/>
    </w:rPr>
  </w:style>
  <w:style w:type="paragraph" w:styleId="Footer">
    <w:name w:val="footer"/>
    <w:basedOn w:val="Normal"/>
    <w:link w:val="FooterChar"/>
    <w:uiPriority w:val="99"/>
    <w:rsid w:val="00F646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F646E5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F646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646E5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99"/>
    <w:rsid w:val="00F646E5"/>
    <w:pPr>
      <w:widowControl w:val="0"/>
      <w:jc w:val="both"/>
    </w:pPr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uiPriority w:val="99"/>
    <w:rsid w:val="00F646E5"/>
    <w:rPr>
      <w:rFonts w:cs="Times New Roman"/>
    </w:rPr>
  </w:style>
  <w:style w:type="paragraph" w:customStyle="1" w:styleId="PlainText1">
    <w:name w:val="Plain Text1"/>
    <w:basedOn w:val="Normal"/>
    <w:next w:val="index91"/>
    <w:uiPriority w:val="99"/>
    <w:rsid w:val="00F646E5"/>
    <w:rPr>
      <w:rFonts w:ascii="宋体" w:hAnsi="Courier New"/>
    </w:rPr>
  </w:style>
  <w:style w:type="paragraph" w:customStyle="1" w:styleId="index91">
    <w:name w:val="index 91"/>
    <w:basedOn w:val="Normal"/>
    <w:next w:val="Normal"/>
    <w:uiPriority w:val="99"/>
    <w:rsid w:val="00F646E5"/>
    <w:pPr>
      <w:ind w:leftChars="1600" w:left="1600"/>
    </w:pPr>
  </w:style>
  <w:style w:type="paragraph" w:styleId="Date">
    <w:name w:val="Date"/>
    <w:basedOn w:val="Normal"/>
    <w:next w:val="Normal"/>
    <w:link w:val="DateChar"/>
    <w:uiPriority w:val="99"/>
    <w:rsid w:val="00543CAF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locked/>
    <w:rsid w:val="00F11497"/>
    <w:rPr>
      <w:rFonts w:ascii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05794E"/>
    <w:pPr>
      <w:ind w:firstLineChars="200" w:firstLine="420"/>
    </w:pPr>
    <w:rPr>
      <w:rFonts w:ascii="Calibri" w:hAnsi="Calibri"/>
      <w:szCs w:val="22"/>
    </w:rPr>
  </w:style>
  <w:style w:type="paragraph" w:styleId="BodyText">
    <w:name w:val="Body Text"/>
    <w:basedOn w:val="Normal"/>
    <w:next w:val="Index7"/>
    <w:link w:val="BodyTextChar"/>
    <w:uiPriority w:val="99"/>
    <w:rsid w:val="00DE2EC6"/>
    <w:pPr>
      <w:spacing w:after="140" w:line="276" w:lineRule="auto"/>
    </w:pPr>
    <w:rPr>
      <w:rFonts w:ascii="Calibri" w:hAnsi="Calibri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ascii="Times New Roman" w:hAnsi="Times New Roman" w:cs="Times New Roman"/>
      <w:sz w:val="24"/>
      <w:szCs w:val="24"/>
    </w:rPr>
  </w:style>
  <w:style w:type="paragraph" w:styleId="Index7">
    <w:name w:val="index 7"/>
    <w:basedOn w:val="Normal"/>
    <w:next w:val="Normal"/>
    <w:autoRedefine/>
    <w:uiPriority w:val="99"/>
    <w:semiHidden/>
    <w:rsid w:val="00DE2EC6"/>
    <w:pPr>
      <w:ind w:leftChars="1200" w:left="120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48</TotalTime>
  <Pages>2</Pages>
  <Words>83</Words>
  <Characters>477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admin</cp:lastModifiedBy>
  <cp:revision>8</cp:revision>
  <cp:lastPrinted>2023-07-27T03:31:00Z</cp:lastPrinted>
  <dcterms:created xsi:type="dcterms:W3CDTF">2023-04-10T07:43:00Z</dcterms:created>
  <dcterms:modified xsi:type="dcterms:W3CDTF">2023-07-27T03:34:00Z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930FF668F9D54717A5413F612EEC19C5_13</vt:lpwstr>
  </property>
</Properties>
</file>